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7FEDE8EC" w:rsidR="005B549F" w:rsidRDefault="00E9243F" w:rsidP="00464C0D">
      <w:pPr>
        <w:pStyle w:val="Title"/>
      </w:pPr>
      <w:r>
        <w:t>Equipment Study</w:t>
      </w:r>
    </w:p>
    <w:p w14:paraId="7053144A" w14:textId="77777777" w:rsidR="00382EC4" w:rsidRPr="00382EC4" w:rsidRDefault="00382EC4" w:rsidP="00382EC4">
      <w:pPr>
        <w:rPr>
          <w:b/>
          <w:bCs/>
        </w:rPr>
      </w:pPr>
      <w:r w:rsidRPr="00382EC4">
        <w:rPr>
          <w:b/>
          <w:bCs/>
        </w:rPr>
        <w:t>Tillage Equipment Study on Till and Packers (Ring Rollers)</w:t>
      </w:r>
    </w:p>
    <w:p w14:paraId="3E3E4CB3" w14:textId="77777777" w:rsidR="00382EC4" w:rsidRPr="00382EC4" w:rsidRDefault="00382EC4" w:rsidP="00382EC4"/>
    <w:p w14:paraId="77114591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is the equipment number or the identification for the unit being studied?</w:t>
      </w:r>
    </w:p>
    <w:p w14:paraId="6CA6C402" w14:textId="77777777" w:rsidR="00382EC4" w:rsidRPr="00382EC4" w:rsidRDefault="00382EC4" w:rsidP="00382EC4"/>
    <w:p w14:paraId="54BA7623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is the proper use of this ring roller?</w:t>
      </w:r>
    </w:p>
    <w:p w14:paraId="10530ED5" w14:textId="77777777" w:rsidR="00382EC4" w:rsidRPr="00382EC4" w:rsidRDefault="00382EC4" w:rsidP="00382EC4"/>
    <w:p w14:paraId="5D6CCD5B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is the advantage of this particular unit?</w:t>
      </w:r>
    </w:p>
    <w:p w14:paraId="320EFCF1" w14:textId="77777777" w:rsidR="00382EC4" w:rsidRPr="00382EC4" w:rsidRDefault="00382EC4" w:rsidP="00382EC4"/>
    <w:p w14:paraId="040A7E13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is the effective width of this ring roller?</w:t>
      </w:r>
    </w:p>
    <w:p w14:paraId="21934E2F" w14:textId="77777777" w:rsidR="00382EC4" w:rsidRPr="00382EC4" w:rsidRDefault="00382EC4" w:rsidP="00382EC4"/>
    <w:p w14:paraId="2B2B2C27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is the size of the rings?</w:t>
      </w:r>
    </w:p>
    <w:p w14:paraId="3249AE28" w14:textId="77777777" w:rsidR="00382EC4" w:rsidRPr="00382EC4" w:rsidRDefault="00382EC4" w:rsidP="00382EC4"/>
    <w:p w14:paraId="4FAB1424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is the size of the frame?</w:t>
      </w:r>
    </w:p>
    <w:p w14:paraId="71307A39" w14:textId="77777777" w:rsidR="00382EC4" w:rsidRPr="00382EC4" w:rsidRDefault="00382EC4" w:rsidP="00382EC4"/>
    <w:p w14:paraId="6BCDD20B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is the size of the hitching mechanism?</w:t>
      </w:r>
    </w:p>
    <w:p w14:paraId="51FFDB38" w14:textId="77777777" w:rsidR="00382EC4" w:rsidRPr="00382EC4" w:rsidRDefault="00382EC4" w:rsidP="00382EC4"/>
    <w:p w14:paraId="5F89CA7C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is the transport system of this unit?</w:t>
      </w:r>
    </w:p>
    <w:p w14:paraId="4429DA67" w14:textId="77777777" w:rsidR="00382EC4" w:rsidRPr="00382EC4" w:rsidRDefault="00382EC4" w:rsidP="00382EC4"/>
    <w:p w14:paraId="14AC75B7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Can this unit be used with the rings rolling in either direction?</w:t>
      </w:r>
    </w:p>
    <w:p w14:paraId="372CAE38" w14:textId="77777777" w:rsidR="00382EC4" w:rsidRPr="00382EC4" w:rsidRDefault="00382EC4" w:rsidP="00382EC4"/>
    <w:p w14:paraId="482471C9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are wear points on this unit?</w:t>
      </w:r>
    </w:p>
    <w:p w14:paraId="392E04E3" w14:textId="77777777" w:rsidR="00382EC4" w:rsidRPr="00382EC4" w:rsidRDefault="00382EC4" w:rsidP="00382EC4"/>
    <w:p w14:paraId="357E3C47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What can be done to minimize wear?</w:t>
      </w:r>
    </w:p>
    <w:p w14:paraId="46DB3208" w14:textId="77777777" w:rsidR="00382EC4" w:rsidRPr="00382EC4" w:rsidRDefault="00382EC4" w:rsidP="00382EC4"/>
    <w:p w14:paraId="621B2642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How is lubrication accomplished on this unit?</w:t>
      </w:r>
    </w:p>
    <w:p w14:paraId="4697AB83" w14:textId="77777777" w:rsidR="00382EC4" w:rsidRPr="00382EC4" w:rsidRDefault="00382EC4" w:rsidP="00382EC4"/>
    <w:p w14:paraId="439B8BE5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List any problems that this unit has.</w:t>
      </w:r>
    </w:p>
    <w:p w14:paraId="415298B9" w14:textId="77777777" w:rsidR="00382EC4" w:rsidRPr="00382EC4" w:rsidRDefault="00382EC4" w:rsidP="00382EC4"/>
    <w:p w14:paraId="18B9C475" w14:textId="77777777" w:rsidR="00382EC4" w:rsidRPr="00382EC4" w:rsidRDefault="00382EC4" w:rsidP="00382EC4"/>
    <w:p w14:paraId="29B2686A" w14:textId="77777777" w:rsidR="00382EC4" w:rsidRPr="00382EC4" w:rsidRDefault="00382EC4" w:rsidP="00382EC4"/>
    <w:p w14:paraId="3C5C6EEB" w14:textId="77777777" w:rsidR="00382EC4" w:rsidRPr="00382EC4" w:rsidRDefault="00382EC4" w:rsidP="00382EC4"/>
    <w:p w14:paraId="411800FE" w14:textId="77777777" w:rsidR="00382EC4" w:rsidRPr="00382EC4" w:rsidRDefault="00382EC4" w:rsidP="00382EC4">
      <w:pPr>
        <w:numPr>
          <w:ilvl w:val="0"/>
          <w:numId w:val="43"/>
        </w:numPr>
      </w:pPr>
      <w:r w:rsidRPr="00382EC4">
        <w:t>Locate the following parts on this unit:</w:t>
      </w:r>
    </w:p>
    <w:p w14:paraId="50EADF06" w14:textId="77777777" w:rsidR="00382EC4" w:rsidRPr="00382EC4" w:rsidRDefault="00382EC4" w:rsidP="00382EC4"/>
    <w:p w14:paraId="5D7ABF59" w14:textId="77777777" w:rsidR="00382EC4" w:rsidRPr="00382EC4" w:rsidRDefault="00382EC4" w:rsidP="00382EC4">
      <w:pPr>
        <w:numPr>
          <w:ilvl w:val="1"/>
          <w:numId w:val="43"/>
        </w:numPr>
      </w:pPr>
      <w:r w:rsidRPr="00382EC4">
        <w:t xml:space="preserve">Main frame </w:t>
      </w:r>
    </w:p>
    <w:p w14:paraId="490B8ED3" w14:textId="77777777" w:rsidR="00382EC4" w:rsidRPr="00382EC4" w:rsidRDefault="00382EC4" w:rsidP="00382EC4">
      <w:pPr>
        <w:numPr>
          <w:ilvl w:val="1"/>
          <w:numId w:val="43"/>
        </w:numPr>
      </w:pPr>
      <w:r w:rsidRPr="00382EC4">
        <w:t>Drawbar</w:t>
      </w:r>
    </w:p>
    <w:p w14:paraId="5B731828" w14:textId="77777777" w:rsidR="00382EC4" w:rsidRPr="00382EC4" w:rsidRDefault="00382EC4" w:rsidP="00382EC4">
      <w:pPr>
        <w:numPr>
          <w:ilvl w:val="1"/>
          <w:numId w:val="43"/>
        </w:numPr>
      </w:pPr>
      <w:r w:rsidRPr="00382EC4">
        <w:t>Ring rollers</w:t>
      </w:r>
    </w:p>
    <w:p w14:paraId="697298C3" w14:textId="77777777" w:rsidR="00382EC4" w:rsidRPr="00382EC4" w:rsidRDefault="00382EC4" w:rsidP="00382EC4">
      <w:pPr>
        <w:numPr>
          <w:ilvl w:val="1"/>
          <w:numId w:val="43"/>
        </w:numPr>
      </w:pPr>
      <w:r w:rsidRPr="00382EC4">
        <w:t xml:space="preserve">Axle </w:t>
      </w:r>
    </w:p>
    <w:p w14:paraId="6C5B4FB2" w14:textId="77777777" w:rsidR="00382EC4" w:rsidRPr="00382EC4" w:rsidRDefault="00382EC4" w:rsidP="00382EC4">
      <w:pPr>
        <w:numPr>
          <w:ilvl w:val="1"/>
          <w:numId w:val="43"/>
        </w:numPr>
      </w:pPr>
      <w:r w:rsidRPr="00382EC4">
        <w:t xml:space="preserve">Bearings  </w:t>
      </w:r>
    </w:p>
    <w:p w14:paraId="060D5E39" w14:textId="77777777" w:rsidR="00382EC4" w:rsidRPr="00382EC4" w:rsidRDefault="00382EC4" w:rsidP="00382EC4">
      <w:pPr>
        <w:numPr>
          <w:ilvl w:val="1"/>
          <w:numId w:val="43"/>
        </w:numPr>
      </w:pPr>
      <w:r w:rsidRPr="00382EC4">
        <w:t>Ring retainer clamps</w:t>
      </w:r>
    </w:p>
    <w:p w14:paraId="49E45C3D" w14:textId="77777777" w:rsidR="00382EC4" w:rsidRPr="00382EC4" w:rsidRDefault="00382EC4" w:rsidP="00382EC4">
      <w:pPr>
        <w:numPr>
          <w:ilvl w:val="1"/>
          <w:numId w:val="43"/>
        </w:numPr>
      </w:pPr>
      <w:r w:rsidRPr="00382EC4">
        <w:t>Hydraulic lift mechanism</w:t>
      </w:r>
    </w:p>
    <w:p w14:paraId="58B37E74" w14:textId="77777777" w:rsidR="00382EC4" w:rsidRPr="00382EC4" w:rsidRDefault="00382EC4" w:rsidP="00382EC4">
      <w:pPr>
        <w:numPr>
          <w:ilvl w:val="1"/>
          <w:numId w:val="43"/>
        </w:numPr>
      </w:pPr>
      <w:r w:rsidRPr="00382EC4">
        <w:t>Transport wheels</w:t>
      </w:r>
    </w:p>
    <w:p w14:paraId="7907105D" w14:textId="77777777" w:rsidR="00382EC4" w:rsidRPr="00382EC4" w:rsidRDefault="00382EC4" w:rsidP="00382EC4">
      <w:pPr>
        <w:numPr>
          <w:ilvl w:val="1"/>
          <w:numId w:val="43"/>
        </w:numPr>
      </w:pPr>
      <w:r w:rsidRPr="00382EC4">
        <w:t>Transport lock</w:t>
      </w:r>
    </w:p>
    <w:p w14:paraId="650DAE07" w14:textId="77777777" w:rsidR="00382EC4" w:rsidRPr="00382EC4" w:rsidRDefault="00382EC4" w:rsidP="00382EC4"/>
    <w:sectPr w:rsidR="00382EC4" w:rsidRPr="00382EC4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DEAAD" w14:textId="77777777" w:rsidR="00671C3F" w:rsidRDefault="00671C3F" w:rsidP="00CD71D0">
      <w:pPr>
        <w:spacing w:after="0" w:line="240" w:lineRule="auto"/>
      </w:pPr>
      <w:r>
        <w:separator/>
      </w:r>
    </w:p>
  </w:endnote>
  <w:endnote w:type="continuationSeparator" w:id="0">
    <w:p w14:paraId="1BF24795" w14:textId="77777777" w:rsidR="00671C3F" w:rsidRDefault="00671C3F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812B4" w14:textId="77777777" w:rsidR="00671C3F" w:rsidRDefault="00671C3F" w:rsidP="00CD71D0">
      <w:pPr>
        <w:spacing w:after="0" w:line="240" w:lineRule="auto"/>
      </w:pPr>
      <w:r>
        <w:separator/>
      </w:r>
    </w:p>
  </w:footnote>
  <w:footnote w:type="continuationSeparator" w:id="0">
    <w:p w14:paraId="01CDB05B" w14:textId="77777777" w:rsidR="00671C3F" w:rsidRDefault="00671C3F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6454E73C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382EC4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1"/>
  </w:num>
  <w:num w:numId="2" w16cid:durableId="532883076">
    <w:abstractNumId w:val="26"/>
  </w:num>
  <w:num w:numId="3" w16cid:durableId="1688143260">
    <w:abstractNumId w:val="18"/>
  </w:num>
  <w:num w:numId="4" w16cid:durableId="320041939">
    <w:abstractNumId w:val="16"/>
  </w:num>
  <w:num w:numId="5" w16cid:durableId="1238786984">
    <w:abstractNumId w:val="30"/>
  </w:num>
  <w:num w:numId="6" w16cid:durableId="1532037393">
    <w:abstractNumId w:val="34"/>
  </w:num>
  <w:num w:numId="7" w16cid:durableId="1269655105">
    <w:abstractNumId w:val="17"/>
  </w:num>
  <w:num w:numId="8" w16cid:durableId="1093161213">
    <w:abstractNumId w:val="38"/>
  </w:num>
  <w:num w:numId="9" w16cid:durableId="1867138649">
    <w:abstractNumId w:val="13"/>
  </w:num>
  <w:num w:numId="10" w16cid:durableId="1619291114">
    <w:abstractNumId w:val="4"/>
  </w:num>
  <w:num w:numId="11" w16cid:durableId="234248285">
    <w:abstractNumId w:val="19"/>
  </w:num>
  <w:num w:numId="12" w16cid:durableId="709308004">
    <w:abstractNumId w:val="35"/>
  </w:num>
  <w:num w:numId="13" w16cid:durableId="33119727">
    <w:abstractNumId w:val="42"/>
  </w:num>
  <w:num w:numId="14" w16cid:durableId="1983919531">
    <w:abstractNumId w:val="29"/>
  </w:num>
  <w:num w:numId="15" w16cid:durableId="170072787">
    <w:abstractNumId w:val="7"/>
  </w:num>
  <w:num w:numId="16" w16cid:durableId="1739546439">
    <w:abstractNumId w:val="6"/>
  </w:num>
  <w:num w:numId="17" w16cid:durableId="1109665833">
    <w:abstractNumId w:val="22"/>
  </w:num>
  <w:num w:numId="18" w16cid:durableId="980622018">
    <w:abstractNumId w:val="9"/>
  </w:num>
  <w:num w:numId="19" w16cid:durableId="720783968">
    <w:abstractNumId w:val="12"/>
  </w:num>
  <w:num w:numId="20" w16cid:durableId="2001038560">
    <w:abstractNumId w:val="20"/>
  </w:num>
  <w:num w:numId="21" w16cid:durableId="1115753626">
    <w:abstractNumId w:val="33"/>
  </w:num>
  <w:num w:numId="22" w16cid:durableId="1316565486">
    <w:abstractNumId w:val="15"/>
  </w:num>
  <w:num w:numId="23" w16cid:durableId="1283463573">
    <w:abstractNumId w:val="10"/>
  </w:num>
  <w:num w:numId="24" w16cid:durableId="1664889169">
    <w:abstractNumId w:val="28"/>
  </w:num>
  <w:num w:numId="25" w16cid:durableId="885221321">
    <w:abstractNumId w:val="5"/>
  </w:num>
  <w:num w:numId="26" w16cid:durableId="1894730958">
    <w:abstractNumId w:val="0"/>
  </w:num>
  <w:num w:numId="27" w16cid:durableId="280889971">
    <w:abstractNumId w:val="11"/>
  </w:num>
  <w:num w:numId="28" w16cid:durableId="1864631475">
    <w:abstractNumId w:val="24"/>
  </w:num>
  <w:num w:numId="29" w16cid:durableId="1719087050">
    <w:abstractNumId w:val="39"/>
  </w:num>
  <w:num w:numId="30" w16cid:durableId="818496982">
    <w:abstractNumId w:val="25"/>
  </w:num>
  <w:num w:numId="31" w16cid:durableId="510609942">
    <w:abstractNumId w:val="32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40"/>
  </w:num>
  <w:num w:numId="35" w16cid:durableId="1110469193">
    <w:abstractNumId w:val="8"/>
  </w:num>
  <w:num w:numId="36" w16cid:durableId="1952394740">
    <w:abstractNumId w:val="14"/>
  </w:num>
  <w:num w:numId="37" w16cid:durableId="459302872">
    <w:abstractNumId w:val="37"/>
  </w:num>
  <w:num w:numId="38" w16cid:durableId="1739790561">
    <w:abstractNumId w:val="36"/>
  </w:num>
  <w:num w:numId="39" w16cid:durableId="112792437">
    <w:abstractNumId w:val="21"/>
  </w:num>
  <w:num w:numId="40" w16cid:durableId="845292482">
    <w:abstractNumId w:val="27"/>
  </w:num>
  <w:num w:numId="41" w16cid:durableId="227230958">
    <w:abstractNumId w:val="23"/>
  </w:num>
  <w:num w:numId="42" w16cid:durableId="380251750">
    <w:abstractNumId w:val="31"/>
  </w:num>
  <w:num w:numId="43" w16cid:durableId="167985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95BE9"/>
    <w:rsid w:val="000E6131"/>
    <w:rsid w:val="00102AFC"/>
    <w:rsid w:val="00132629"/>
    <w:rsid w:val="00183F44"/>
    <w:rsid w:val="00207B0D"/>
    <w:rsid w:val="00212093"/>
    <w:rsid w:val="00213D42"/>
    <w:rsid w:val="00240321"/>
    <w:rsid w:val="00266CF0"/>
    <w:rsid w:val="002A48D2"/>
    <w:rsid w:val="002E0F41"/>
    <w:rsid w:val="00382EC4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1C3F"/>
    <w:rsid w:val="00672761"/>
    <w:rsid w:val="006F5079"/>
    <w:rsid w:val="00726CDC"/>
    <w:rsid w:val="007A1A7A"/>
    <w:rsid w:val="00807F4B"/>
    <w:rsid w:val="00977AF9"/>
    <w:rsid w:val="00992739"/>
    <w:rsid w:val="00A143D2"/>
    <w:rsid w:val="00A50DC1"/>
    <w:rsid w:val="00A9258A"/>
    <w:rsid w:val="00B52E59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2022-09-06T20:12:00Z</dcterms:created>
  <dcterms:modified xsi:type="dcterms:W3CDTF">2022-09-06T20:12:00Z</dcterms:modified>
</cp:coreProperties>
</file>